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Botesdale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Hastynges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d.1375) and his son, </w:t>
      </w: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d.1389).</w:t>
      </w: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374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21-79)</w:t>
      </w: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5047" w:rsidRPr="00075047" w:rsidRDefault="000750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End w:id="0"/>
    </w:p>
    <w:sectPr w:rsidR="00075047" w:rsidRPr="00075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047" w:rsidRDefault="00075047" w:rsidP="00564E3C">
      <w:pPr>
        <w:spacing w:after="0" w:line="240" w:lineRule="auto"/>
      </w:pPr>
      <w:r>
        <w:separator/>
      </w:r>
    </w:p>
  </w:endnote>
  <w:endnote w:type="continuationSeparator" w:id="0">
    <w:p w:rsidR="00075047" w:rsidRDefault="000750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5047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047" w:rsidRDefault="00075047" w:rsidP="00564E3C">
      <w:pPr>
        <w:spacing w:after="0" w:line="240" w:lineRule="auto"/>
      </w:pPr>
      <w:r>
        <w:separator/>
      </w:r>
    </w:p>
  </w:footnote>
  <w:footnote w:type="continuationSeparator" w:id="0">
    <w:p w:rsidR="00075047" w:rsidRDefault="000750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47"/>
    <w:rsid w:val="0007504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5947A"/>
  <w15:chartTrackingRefBased/>
  <w15:docId w15:val="{61B940B0-9126-4EFE-B1BF-042584B6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50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2015-10-30T21:11:00Z</dcterms:created>
  <dcterms:modified xsi:type="dcterms:W3CDTF">2015-10-30T21:17:00Z</dcterms:modified>
</cp:coreProperties>
</file>